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87C3F">
        <w:rPr>
          <w:rFonts w:ascii="Times New Roman" w:hAnsi="Times New Roman"/>
          <w:sz w:val="28"/>
          <w:szCs w:val="28"/>
        </w:rPr>
        <w:t>Муниципальное казенное общеобразовательное  учреждение</w:t>
      </w: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87C3F">
        <w:rPr>
          <w:rFonts w:ascii="Times New Roman" w:hAnsi="Times New Roman"/>
          <w:sz w:val="28"/>
          <w:szCs w:val="28"/>
        </w:rPr>
        <w:t>«Средняя общеобразовательная школа №1 п. Пристень»</w:t>
      </w: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87C3F">
        <w:rPr>
          <w:rFonts w:ascii="Times New Roman" w:hAnsi="Times New Roman"/>
          <w:sz w:val="28"/>
          <w:szCs w:val="28"/>
        </w:rPr>
        <w:t>Пристенского района Курской области</w:t>
      </w: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0A48" w:rsidRPr="005C27C8" w:rsidRDefault="00DB0A48" w:rsidP="00087C3F">
      <w:pPr>
        <w:jc w:val="center"/>
        <w:rPr>
          <w:rFonts w:ascii="Times New Roman" w:hAnsi="Times New Roman"/>
          <w:sz w:val="24"/>
          <w:szCs w:val="24"/>
        </w:rPr>
      </w:pPr>
      <w:r w:rsidRPr="00087C3F">
        <w:rPr>
          <w:rFonts w:ascii="Times New Roman" w:hAnsi="Times New Roman"/>
          <w:b/>
          <w:sz w:val="28"/>
          <w:szCs w:val="28"/>
        </w:rPr>
        <w:t xml:space="preserve">Тема:  </w:t>
      </w:r>
      <w:r w:rsidRPr="00087C3F">
        <w:rPr>
          <w:rFonts w:ascii="Times New Roman" w:hAnsi="Times New Roman"/>
          <w:sz w:val="28"/>
          <w:szCs w:val="28"/>
        </w:rPr>
        <w:t>«Застывшая память»</w:t>
      </w:r>
    </w:p>
    <w:p w:rsidR="00DB0A48" w:rsidRPr="00087C3F" w:rsidRDefault="00DB0A48" w:rsidP="00087C3F">
      <w:pPr>
        <w:tabs>
          <w:tab w:val="left" w:pos="4425"/>
        </w:tabs>
        <w:spacing w:after="200" w:line="276" w:lineRule="auto"/>
        <w:jc w:val="center"/>
        <w:rPr>
          <w:rFonts w:ascii="Times New Roman" w:hAnsi="Times New Roman"/>
          <w:sz w:val="32"/>
          <w:szCs w:val="32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Выполнил: ученица  5</w:t>
      </w:r>
      <w:r w:rsidRPr="00087C3F">
        <w:rPr>
          <w:rFonts w:ascii="Times New Roman" w:hAnsi="Times New Roman"/>
          <w:sz w:val="28"/>
          <w:szCs w:val="28"/>
        </w:rPr>
        <w:t xml:space="preserve"> «А» класса</w:t>
      </w:r>
    </w:p>
    <w:p w:rsidR="00DB0A48" w:rsidRPr="00087C3F" w:rsidRDefault="00DB0A48" w:rsidP="00087C3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87C3F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Пигорев Максим</w:t>
      </w:r>
      <w:r w:rsidRPr="00087C3F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  <w:lang w:eastAsia="ru-RU"/>
        </w:rPr>
        <w:t>11</w:t>
      </w:r>
      <w:r w:rsidRPr="00087C3F">
        <w:rPr>
          <w:rFonts w:ascii="Times New Roman" w:hAnsi="Times New Roman"/>
          <w:b/>
          <w:sz w:val="28"/>
          <w:szCs w:val="28"/>
          <w:lang w:eastAsia="ru-RU"/>
        </w:rPr>
        <w:t xml:space="preserve"> лет</w:t>
      </w: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087C3F">
        <w:rPr>
          <w:rFonts w:ascii="Times New Roman" w:hAnsi="Times New Roman"/>
          <w:sz w:val="28"/>
          <w:szCs w:val="28"/>
        </w:rPr>
        <w:t xml:space="preserve">                                         Руководитель: </w:t>
      </w:r>
      <w:r>
        <w:rPr>
          <w:rFonts w:ascii="Times New Roman" w:hAnsi="Times New Roman"/>
          <w:b/>
          <w:sz w:val="28"/>
          <w:szCs w:val="28"/>
        </w:rPr>
        <w:t>Уколова Н.В.</w:t>
      </w: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87C3F">
        <w:rPr>
          <w:rFonts w:ascii="Times New Roman" w:hAnsi="Times New Roman"/>
          <w:sz w:val="28"/>
          <w:szCs w:val="28"/>
        </w:rPr>
        <w:t>п. Пристень</w:t>
      </w:r>
    </w:p>
    <w:p w:rsidR="00DB0A48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87C3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19</w:t>
      </w:r>
      <w:r w:rsidRPr="00087C3F">
        <w:rPr>
          <w:rFonts w:ascii="Times New Roman" w:hAnsi="Times New Roman"/>
          <w:sz w:val="28"/>
          <w:szCs w:val="28"/>
        </w:rPr>
        <w:t xml:space="preserve"> год</w:t>
      </w:r>
    </w:p>
    <w:p w:rsidR="00DB0A48" w:rsidRDefault="00DB0A48" w:rsidP="00087C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B0A48" w:rsidRPr="00087C3F" w:rsidRDefault="00DB0A48" w:rsidP="00087C3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087C3F">
        <w:rPr>
          <w:rFonts w:ascii="Times New Roman" w:hAnsi="Times New Roman"/>
          <w:color w:val="000000"/>
          <w:sz w:val="28"/>
          <w:szCs w:val="28"/>
        </w:rPr>
        <w:t xml:space="preserve"> Великая Отечественная война – это самая страшная война за всю историю человечества. Это не только одна из самых горьких, но и одна из самых славных страниц истории нашей страны. Памятники солдату-освободителю стоят по всей территории России. </w:t>
      </w:r>
      <w:r w:rsidRPr="00087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во дворе моей родной школы МКОУ «СОШ №1 п. Пристень» стоит памятник погибшим солдатам, защищавшим свою Родину от фашистских захватчиков. На пьедестале возвышается солдат, в одной руке он держит автомат, в другой каску. Перед памятником – братские могилы. На плите, припорошенной снегом, фамилии захороненных солдат. На памятнике табличка с надписью: «Вечная Слава павшим в боях за свободу и независимость нашей Родины в Великой Отечественной войне 1941 – 1945г.». Памятник установлен в 1972 году. Автор памятника – скульптор из города Курска Криволапов Н. Общее количество захороненных в двух братских могилах – 66 человек.</w:t>
      </w:r>
    </w:p>
    <w:p w:rsidR="00DB0A48" w:rsidRPr="00087C3F" w:rsidRDefault="00DB0A48" w:rsidP="00087C3F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87C3F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087C3F">
        <w:rPr>
          <w:rFonts w:ascii="Times New Roman" w:hAnsi="Times New Roman"/>
          <w:color w:val="000000"/>
          <w:sz w:val="28"/>
          <w:szCs w:val="28"/>
        </w:rPr>
        <w:t xml:space="preserve"> Ученики нашей школы ухаживают за памятником, поддерживают эстетический вид. </w:t>
      </w:r>
      <w:r w:rsidRPr="00087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Летом памятник украшают цветы на клумбах, посаженные учащимися нашей школы. Я вместе с одноклассниками, учителями и жителями посёлка каждый год приношу к памятнику цветы, замираю в минуте молчания.</w:t>
      </w:r>
    </w:p>
    <w:p w:rsidR="00DB0A48" w:rsidRPr="00087C3F" w:rsidRDefault="00DB0A48" w:rsidP="00087C3F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87C3F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087C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7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2020 году весь мир будет отмечать памятную дату – 75 лет освобождения советского народа от захватчиков. </w:t>
      </w:r>
      <w:r w:rsidRPr="00087C3F">
        <w:rPr>
          <w:rFonts w:ascii="Times New Roman" w:hAnsi="Times New Roman"/>
          <w:color w:val="000000"/>
          <w:sz w:val="28"/>
          <w:szCs w:val="28"/>
        </w:rPr>
        <w:t xml:space="preserve">Мы никогда не забудем тех, кто погиб за нашу Родину. Всё меньше остаётся живых свидетелей той страшной войны. </w:t>
      </w:r>
      <w:r w:rsidRPr="00087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Моё поколение не знает ужасов войны, но мы знаем, какой ценой завоевано все, что мы имеем. </w:t>
      </w:r>
    </w:p>
    <w:p w:rsidR="00DB0A48" w:rsidRPr="00087C3F" w:rsidRDefault="00DB0A48" w:rsidP="00087C3F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87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Pr="00087C3F">
        <w:rPr>
          <w:rFonts w:ascii="Times New Roman" w:hAnsi="Times New Roman"/>
          <w:color w:val="000000"/>
          <w:sz w:val="28"/>
          <w:szCs w:val="28"/>
        </w:rPr>
        <w:t>Пусть стоят памятники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7C3F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087C3F">
        <w:rPr>
          <w:rFonts w:ascii="Times New Roman" w:hAnsi="Times New Roman"/>
          <w:color w:val="000000"/>
          <w:sz w:val="28"/>
          <w:szCs w:val="28"/>
        </w:rPr>
        <w:t>обелиски всем героям!</w:t>
      </w:r>
    </w:p>
    <w:p w:rsidR="00DB0A48" w:rsidRPr="00087C3F" w:rsidRDefault="00DB0A4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DB0A48" w:rsidRPr="00087C3F" w:rsidSect="00395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305"/>
    <w:rsid w:val="00066AC8"/>
    <w:rsid w:val="00087C3F"/>
    <w:rsid w:val="00124778"/>
    <w:rsid w:val="003954A6"/>
    <w:rsid w:val="00454AE8"/>
    <w:rsid w:val="004743F1"/>
    <w:rsid w:val="005C27C8"/>
    <w:rsid w:val="005F0EFD"/>
    <w:rsid w:val="00642302"/>
    <w:rsid w:val="00645081"/>
    <w:rsid w:val="00726F33"/>
    <w:rsid w:val="00790440"/>
    <w:rsid w:val="007B3BA2"/>
    <w:rsid w:val="00A6166F"/>
    <w:rsid w:val="00AB4FE3"/>
    <w:rsid w:val="00BC6AF6"/>
    <w:rsid w:val="00BE1C24"/>
    <w:rsid w:val="00DB0A48"/>
    <w:rsid w:val="00E86305"/>
    <w:rsid w:val="00FB3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4A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">
    <w:name w:val="c4"/>
    <w:basedOn w:val="Normal"/>
    <w:uiPriority w:val="99"/>
    <w:rsid w:val="007B3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7B3BA2"/>
    <w:rPr>
      <w:rFonts w:cs="Times New Roman"/>
    </w:rPr>
  </w:style>
  <w:style w:type="paragraph" w:styleId="NormalWeb">
    <w:name w:val="Normal (Web)"/>
    <w:basedOn w:val="Normal"/>
    <w:uiPriority w:val="99"/>
    <w:semiHidden/>
    <w:rsid w:val="006423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E1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1C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3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2</Pages>
  <Words>277</Words>
  <Characters>1580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Admin</cp:lastModifiedBy>
  <cp:revision>7</cp:revision>
  <cp:lastPrinted>2020-01-09T10:45:00Z</cp:lastPrinted>
  <dcterms:created xsi:type="dcterms:W3CDTF">2020-01-09T08:53:00Z</dcterms:created>
  <dcterms:modified xsi:type="dcterms:W3CDTF">2020-01-14T07:36:00Z</dcterms:modified>
</cp:coreProperties>
</file>